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BD4DB" w14:textId="2097BACD" w:rsidR="00C72AAA" w:rsidRPr="00C72AAA" w:rsidRDefault="00C72AAA" w:rsidP="00C72AAA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60301409"/>
      <w:bookmarkStart w:id="1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23BDC87E" wp14:editId="2106E54F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1A12A" w14:textId="77777777" w:rsidR="00C72AAA" w:rsidRPr="00C72AAA" w:rsidRDefault="00C72AAA" w:rsidP="00C72AAA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C72AAA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C72AAA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C72AAA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C72AAA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8" w:history="1">
        <w:r w:rsidRPr="00C72AAA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C72AAA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5840864C" w14:textId="16D9E82A" w:rsidR="00C72AAA" w:rsidRPr="00C72AAA" w:rsidRDefault="00C72AAA" w:rsidP="00C72AAA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C72AAA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1"/>
    <w:p w14:paraId="1C292283" w14:textId="4D020936" w:rsidR="00025386" w:rsidRPr="00C72AAA" w:rsidRDefault="00C72AAA" w:rsidP="00A137C9">
      <w:pPr>
        <w:pStyle w:val="Nagwek4"/>
        <w:spacing w:after="600" w:line="276" w:lineRule="auto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156946F" wp14:editId="580B8534">
                <wp:simplePos x="0" y="0"/>
                <wp:positionH relativeFrom="column">
                  <wp:posOffset>-306705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708368858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D15B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4.15pt,-.35pt" to="491.1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657A47" w:rsidRPr="00C72AAA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E34EBB" w:rsidRPr="00C72AAA">
        <w:rPr>
          <w:rFonts w:asciiTheme="minorHAnsi" w:hAnsiTheme="minorHAnsi" w:cstheme="minorHAnsi"/>
          <w:bCs/>
          <w:iCs/>
          <w:sz w:val="18"/>
          <w:szCs w:val="18"/>
        </w:rPr>
        <w:t>4</w:t>
      </w:r>
      <w:r w:rsidR="007666D6" w:rsidRPr="00C72AAA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C72AAA" w14:paraId="7C38A841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1DC458" w14:textId="77777777" w:rsidR="008D442B" w:rsidRPr="00C72AAA" w:rsidRDefault="008D442B" w:rsidP="008D442B">
            <w:pPr>
              <w:spacing w:before="240"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72AAA">
              <w:rPr>
                <w:rFonts w:asciiTheme="minorHAnsi" w:hAnsiTheme="minorHAnsi" w:cstheme="minorHAnsi"/>
                <w:b/>
              </w:rPr>
              <w:t xml:space="preserve">OŚWIADCZENIE WYKONAWCÓW </w:t>
            </w:r>
          </w:p>
          <w:p w14:paraId="1E024C1F" w14:textId="77777777" w:rsidR="00053927" w:rsidRPr="00C72AAA" w:rsidRDefault="008D442B" w:rsidP="008D442B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72AAA">
              <w:rPr>
                <w:rFonts w:asciiTheme="minorHAnsi" w:hAnsiTheme="minorHAnsi" w:cstheme="minorHAnsi"/>
                <w:b/>
              </w:rPr>
              <w:t>WSPÓLNIE UBIEGAJĄCYCH SIĘ O UDZIELENIE ZAMÓWIENIA</w:t>
            </w:r>
            <w:r w:rsidR="00053927" w:rsidRPr="00C72AAA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92F0752" w14:textId="77777777" w:rsidR="00053927" w:rsidRPr="00C72AAA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C72AAA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C72AAA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Niniejsze </w:t>
            </w:r>
            <w:r w:rsidR="007A2C38"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oświadczenie należy wypełnić w sytuacji</w:t>
            </w:r>
            <w:r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, gdy </w:t>
            </w:r>
            <w:r w:rsidR="00B641BE"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W</w:t>
            </w:r>
            <w:r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ykonawc</w:t>
            </w:r>
            <w:r w:rsidR="00B641BE"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y wspólnie ubiegają się o udzielenie zamówienia</w:t>
            </w:r>
            <w:r w:rsidRPr="00C72AAA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.</w:t>
            </w:r>
          </w:p>
        </w:tc>
      </w:tr>
    </w:tbl>
    <w:p w14:paraId="249BD328" w14:textId="77777777" w:rsidR="00A137C9" w:rsidRPr="00C72AAA" w:rsidRDefault="00A137C9" w:rsidP="00A137C9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72AAA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C72AAA" w14:paraId="505C8EAA" w14:textId="77777777" w:rsidTr="004F10A0">
        <w:tc>
          <w:tcPr>
            <w:tcW w:w="2269" w:type="dxa"/>
          </w:tcPr>
          <w:p w14:paraId="09005DA8" w14:textId="77777777" w:rsidR="00A137C9" w:rsidRPr="00C72AAA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E15AB61" w14:textId="0EC88E40" w:rsidR="00A137C9" w:rsidRPr="00C72AAA" w:rsidRDefault="00E34EBB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 oraz transport niesegregowanych oraz segregowanych  odpadów komunalnych z posesji Samodzielnego Publicznego Zakładu Opieki Zdrowotnej  w Siedlcach</w:t>
            </w:r>
            <w:r w:rsidR="00A137C9" w:rsidRPr="00C72AAA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E34EBB" w:rsidRPr="00C72AAA" w14:paraId="3C474C44" w14:textId="77777777" w:rsidTr="00A70E68">
        <w:tc>
          <w:tcPr>
            <w:tcW w:w="2269" w:type="dxa"/>
          </w:tcPr>
          <w:p w14:paraId="1E62A55E" w14:textId="77777777" w:rsidR="00E34EBB" w:rsidRPr="00C72AAA" w:rsidRDefault="00E34EBB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96ED752" w14:textId="0AB55EE3" w:rsidR="00E34EBB" w:rsidRPr="00C72AAA" w:rsidRDefault="00E34EBB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komunalne/562/2026</w:t>
            </w:r>
          </w:p>
        </w:tc>
      </w:tr>
    </w:tbl>
    <w:p w14:paraId="7D8A3337" w14:textId="77777777" w:rsidR="00A137C9" w:rsidRPr="00C72AAA" w:rsidRDefault="00A137C9" w:rsidP="00A137C9">
      <w:pPr>
        <w:spacing w:after="0" w:line="360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39DBD12C" w14:textId="1F56E729" w:rsidR="003A486D" w:rsidRPr="00C72AAA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2AAA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E34EBB" w:rsidRPr="00C72AAA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C72AAA">
        <w:rPr>
          <w:rFonts w:asciiTheme="minorHAnsi" w:hAnsiTheme="minorHAnsi" w:cstheme="minorHAnsi"/>
          <w:b/>
          <w:sz w:val="20"/>
          <w:szCs w:val="20"/>
        </w:rPr>
        <w:t>,</w:t>
      </w:r>
      <w:r w:rsidRPr="00C72AAA">
        <w:rPr>
          <w:rFonts w:asciiTheme="minorHAnsi" w:hAnsiTheme="minorHAnsi" w:cstheme="minorHAnsi"/>
          <w:sz w:val="20"/>
          <w:szCs w:val="20"/>
        </w:rPr>
        <w:t xml:space="preserve"> d</w:t>
      </w:r>
      <w:r w:rsidR="008D442B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ziałając </w:t>
      </w:r>
      <w:r w:rsidR="003A486D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imieniu Wykonawców wspólnie ubiegających się o udzielenie zamówienia w </w:t>
      </w:r>
      <w:r w:rsidR="008D442B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składzie:</w:t>
      </w:r>
    </w:p>
    <w:p w14:paraId="40F45921" w14:textId="77777777" w:rsidR="00A137C9" w:rsidRPr="00C72AAA" w:rsidRDefault="00A137C9" w:rsidP="00A137C9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</w:pPr>
      <w:r w:rsidRPr="00C72AAA"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442"/>
        <w:gridCol w:w="4897"/>
      </w:tblGrid>
      <w:tr w:rsidR="003A486D" w:rsidRPr="00C72AAA" w14:paraId="0E1F8DCA" w14:textId="77777777" w:rsidTr="00A137C9">
        <w:tc>
          <w:tcPr>
            <w:tcW w:w="617" w:type="dxa"/>
            <w:vAlign w:val="center"/>
          </w:tcPr>
          <w:p w14:paraId="790C2026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613A57DA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</w:t>
            </w:r>
            <w:r w:rsidR="0024648D"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16491E64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</w:t>
            </w:r>
          </w:p>
        </w:tc>
      </w:tr>
      <w:tr w:rsidR="003A486D" w:rsidRPr="00C72AAA" w14:paraId="08EF3937" w14:textId="77777777" w:rsidTr="00A137C9">
        <w:tc>
          <w:tcPr>
            <w:tcW w:w="617" w:type="dxa"/>
            <w:vAlign w:val="center"/>
          </w:tcPr>
          <w:p w14:paraId="6B8F3F58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94" w:type="dxa"/>
          </w:tcPr>
          <w:p w14:paraId="717DFF50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09B89315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A486D" w:rsidRPr="00C72AAA" w14:paraId="65851BCB" w14:textId="77777777" w:rsidTr="00A137C9">
        <w:tc>
          <w:tcPr>
            <w:tcW w:w="617" w:type="dxa"/>
            <w:vAlign w:val="center"/>
          </w:tcPr>
          <w:p w14:paraId="5C72A961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94" w:type="dxa"/>
          </w:tcPr>
          <w:p w14:paraId="35D8C322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57C2C179" w14:textId="77777777" w:rsidR="003A486D" w:rsidRPr="00C72AAA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E88169C" w14:textId="60DE41FB" w:rsidR="00DC652A" w:rsidRPr="00C72AAA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C72AA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8D442B" w:rsidRPr="00C72AA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świadczam, </w:t>
      </w:r>
      <w:r w:rsidR="008D442B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stosownie do postanowień art. 117 ust. 4 </w:t>
      </w:r>
      <w:r w:rsidRPr="00C72AAA">
        <w:rPr>
          <w:rFonts w:asciiTheme="minorHAnsi" w:hAnsiTheme="minorHAnsi" w:cstheme="minorHAnsi"/>
          <w:sz w:val="20"/>
          <w:szCs w:val="20"/>
        </w:rPr>
        <w:t xml:space="preserve">ustawy z dnia 11 września 2019r. Prawo zamówień publicznych </w:t>
      </w:r>
      <w:r w:rsidR="00E34EBB" w:rsidRPr="00C72AAA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Pr="00C72AAA">
        <w:rPr>
          <w:rFonts w:asciiTheme="minorHAnsi" w:hAnsiTheme="minorHAnsi" w:cstheme="minorHAnsi"/>
          <w:sz w:val="20"/>
          <w:szCs w:val="20"/>
        </w:rPr>
        <w:t>, że w ramach zamówienia</w:t>
      </w:r>
      <w:r w:rsidR="00A137C9" w:rsidRPr="00C72AAA">
        <w:rPr>
          <w:rFonts w:asciiTheme="minorHAnsi" w:hAnsiTheme="minorHAnsi" w:cstheme="minorHAnsi"/>
          <w:sz w:val="20"/>
          <w:szCs w:val="20"/>
        </w:rPr>
        <w:t>,</w:t>
      </w:r>
      <w:r w:rsidR="00A137C9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następujące roboty</w:t>
      </w:r>
      <w:r w:rsidR="00B641BE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/ usługi / dostawy</w:t>
      </w:r>
      <w:r w:rsidR="00B641BE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  <w:r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wykonają wskazani niżej Wykonawcy wspólnie ubiegający się </w:t>
      </w:r>
      <w:r w:rsidR="00B641BE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dzielenie zamówienia</w:t>
      </w:r>
      <w:r w:rsidR="00DC652A" w:rsidRPr="00C72AAA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3506"/>
        <w:gridCol w:w="4834"/>
      </w:tblGrid>
      <w:tr w:rsidR="00B641BE" w:rsidRPr="00C72AAA" w14:paraId="0E6C2E20" w14:textId="77777777" w:rsidTr="00A137C9">
        <w:tc>
          <w:tcPr>
            <w:tcW w:w="617" w:type="dxa"/>
            <w:vAlign w:val="center"/>
          </w:tcPr>
          <w:p w14:paraId="05D82CAD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51369FB2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37994801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Wykaz realizowanych robót/dostaw/usług</w:t>
            </w:r>
          </w:p>
        </w:tc>
      </w:tr>
      <w:tr w:rsidR="00B641BE" w:rsidRPr="00C72AAA" w14:paraId="76F0834C" w14:textId="77777777" w:rsidTr="00A137C9">
        <w:tc>
          <w:tcPr>
            <w:tcW w:w="617" w:type="dxa"/>
            <w:vAlign w:val="center"/>
          </w:tcPr>
          <w:p w14:paraId="67323A58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56" w:type="dxa"/>
          </w:tcPr>
          <w:p w14:paraId="0CF52F11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351B64A3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641BE" w:rsidRPr="00C72AAA" w14:paraId="7B01410B" w14:textId="77777777" w:rsidTr="00A137C9">
        <w:tc>
          <w:tcPr>
            <w:tcW w:w="617" w:type="dxa"/>
            <w:vAlign w:val="center"/>
          </w:tcPr>
          <w:p w14:paraId="03EA02C2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56" w:type="dxa"/>
          </w:tcPr>
          <w:p w14:paraId="4378819A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0110C279" w14:textId="77777777" w:rsidR="00B641BE" w:rsidRPr="00C72AAA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A293FD3" w14:textId="77777777" w:rsidR="007A2C38" w:rsidRPr="00C72AAA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bookmarkEnd w:id="0"/>
    <w:p w14:paraId="1B827E8F" w14:textId="77777777" w:rsidR="007A2C38" w:rsidRPr="00C72AAA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C72AAA" w14:paraId="756ED9E3" w14:textId="77777777" w:rsidTr="004F10A0">
        <w:tc>
          <w:tcPr>
            <w:tcW w:w="2660" w:type="dxa"/>
          </w:tcPr>
          <w:p w14:paraId="783E05FE" w14:textId="77777777" w:rsidR="00A137C9" w:rsidRPr="00C72AA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E78DD80" w14:textId="77777777" w:rsidR="00A137C9" w:rsidRPr="00C72AA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DD67DFE" w14:textId="77777777" w:rsidR="00A137C9" w:rsidRPr="00C72AA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8AC7B47" w14:textId="77777777" w:rsidR="00A137C9" w:rsidRPr="00C72AA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C020BF6" w14:textId="77777777" w:rsidR="00A137C9" w:rsidRPr="00C72AA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591CCE8" w14:textId="3B0641C9" w:rsidR="00A137C9" w:rsidRPr="00C72AA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72AA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E34EBB" w:rsidRPr="00C72AA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C72AA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reprezentacji]</w:t>
            </w:r>
          </w:p>
        </w:tc>
      </w:tr>
    </w:tbl>
    <w:p w14:paraId="38A9D22D" w14:textId="77777777" w:rsidR="00A137C9" w:rsidRPr="00C72AAA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A137C9" w:rsidRPr="00C72AAA" w:rsidSect="00EC10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0147" w14:textId="77777777" w:rsidR="00CC57A7" w:rsidRDefault="00CC57A7" w:rsidP="00025386">
      <w:pPr>
        <w:spacing w:after="0" w:line="240" w:lineRule="auto"/>
      </w:pPr>
      <w:r>
        <w:separator/>
      </w:r>
    </w:p>
  </w:endnote>
  <w:endnote w:type="continuationSeparator" w:id="0">
    <w:p w14:paraId="76652B6D" w14:textId="77777777" w:rsidR="00CC57A7" w:rsidRDefault="00CC57A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BF99" w14:textId="77777777" w:rsidR="00E34EBB" w:rsidRDefault="00E34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696EC" w14:textId="6234A1C1" w:rsidR="00C72AAA" w:rsidRPr="00C72AAA" w:rsidRDefault="00C72AAA" w:rsidP="00C72AAA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2" w:name="_Hlk204079734"/>
    <w:bookmarkStart w:id="3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8717062" wp14:editId="05928CEA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67206815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494CDE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C72AAA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4D2AD71D" w14:textId="6CFF93F5" w:rsidR="00025386" w:rsidRDefault="00C72AAA" w:rsidP="00C72AAA">
    <w:pPr>
      <w:pStyle w:val="Stopka"/>
      <w:ind w:right="360"/>
    </w:pPr>
    <w:r w:rsidRPr="00C72AAA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C72AAA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C72AAA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2"/>
    <w:bookmarkEnd w:id="3"/>
    <w:r w:rsidR="00025386">
      <w:rPr>
        <w:rFonts w:ascii="Arial" w:hAnsi="Arial"/>
        <w:sz w:val="18"/>
        <w:szCs w:val="18"/>
      </w:rPr>
      <w:tab/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C72AA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C72AA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C72AAA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7F8B546A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E9CFB" w14:textId="77777777" w:rsidR="00E34EBB" w:rsidRDefault="00E34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4298E" w14:textId="77777777" w:rsidR="00CC57A7" w:rsidRDefault="00CC57A7" w:rsidP="00025386">
      <w:pPr>
        <w:spacing w:after="0" w:line="240" w:lineRule="auto"/>
      </w:pPr>
      <w:r>
        <w:separator/>
      </w:r>
    </w:p>
  </w:footnote>
  <w:footnote w:type="continuationSeparator" w:id="0">
    <w:p w14:paraId="2A5CC10A" w14:textId="77777777" w:rsidR="00CC57A7" w:rsidRDefault="00CC57A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7029" w14:textId="77777777" w:rsidR="00E34EBB" w:rsidRDefault="00E34E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B798" w14:textId="77777777" w:rsidR="00E34EBB" w:rsidRDefault="00E34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77AC" w14:textId="77777777" w:rsidR="00E34EBB" w:rsidRDefault="00E34E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67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A7"/>
    <w:rsid w:val="00025386"/>
    <w:rsid w:val="000423B9"/>
    <w:rsid w:val="00053927"/>
    <w:rsid w:val="00084786"/>
    <w:rsid w:val="0016158F"/>
    <w:rsid w:val="001C2314"/>
    <w:rsid w:val="00213980"/>
    <w:rsid w:val="0024648D"/>
    <w:rsid w:val="003A486D"/>
    <w:rsid w:val="004374F2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72AAA"/>
    <w:rsid w:val="00CB29AC"/>
    <w:rsid w:val="00CC57A7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34E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3984575"/>
  <w15:chartTrackingRefBased/>
  <w15:docId w15:val="{066B4B45-D85E-4BD6-B909-6466EC82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3">
    <w:name w:val="Styl3"/>
    <w:basedOn w:val="Normalny"/>
    <w:rsid w:val="00C72AAA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2026-03-11T11:52:00Z</cp:lastPrinted>
  <dcterms:created xsi:type="dcterms:W3CDTF">2026-03-11T11:52:00Z</dcterms:created>
  <dcterms:modified xsi:type="dcterms:W3CDTF">2026-03-11T11:52:00Z</dcterms:modified>
</cp:coreProperties>
</file>